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11C" w:rsidRPr="00404E08" w:rsidRDefault="00C4411C" w:rsidP="00B0761B">
      <w:pPr>
        <w:pStyle w:val="Heading1"/>
        <w:spacing w:line="240" w:lineRule="auto"/>
        <w:ind w:firstLine="0"/>
        <w:rPr>
          <w:b/>
          <w:bCs/>
        </w:rPr>
      </w:pPr>
      <w:r w:rsidRPr="00404E08">
        <w:rPr>
          <w:b/>
          <w:bCs/>
        </w:rPr>
        <w:t>С</w:t>
      </w:r>
      <w:r>
        <w:rPr>
          <w:b/>
          <w:bCs/>
        </w:rPr>
        <w:t>АРАТОВСКАЯ ОБЛАСТЬ                                          ОЗИНСКИЙ РАЙОН</w:t>
      </w:r>
    </w:p>
    <w:p w:rsidR="00C4411C" w:rsidRPr="00404E08" w:rsidRDefault="00C4411C" w:rsidP="00B0761B">
      <w:pPr>
        <w:rPr>
          <w:sz w:val="28"/>
          <w:szCs w:val="28"/>
        </w:rPr>
      </w:pPr>
    </w:p>
    <w:p w:rsidR="00C4411C" w:rsidRPr="00404E08" w:rsidRDefault="00C4411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C4411C" w:rsidRPr="00404E08" w:rsidRDefault="00C4411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C4411C" w:rsidRPr="00404E08" w:rsidRDefault="00C4411C" w:rsidP="00B0761B">
      <w:pPr>
        <w:pStyle w:val="Heading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C4411C" w:rsidRPr="00404E08" w:rsidRDefault="00C4411C" w:rsidP="00B0761B">
      <w:pPr>
        <w:jc w:val="center"/>
        <w:rPr>
          <w:b/>
          <w:bCs/>
          <w:sz w:val="28"/>
          <w:szCs w:val="28"/>
        </w:rPr>
      </w:pPr>
    </w:p>
    <w:p w:rsidR="00C4411C" w:rsidRDefault="00C4411C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Семьдесят второе заседание</w:t>
      </w:r>
    </w:p>
    <w:p w:rsidR="00C4411C" w:rsidRPr="00404E08" w:rsidRDefault="00C4411C" w:rsidP="00B0761B">
      <w:pPr>
        <w:jc w:val="center"/>
        <w:rPr>
          <w:b/>
          <w:bCs/>
          <w:sz w:val="28"/>
          <w:szCs w:val="28"/>
        </w:rPr>
      </w:pPr>
    </w:p>
    <w:p w:rsidR="00C4411C" w:rsidRDefault="00C4411C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283</w:t>
      </w:r>
    </w:p>
    <w:p w:rsidR="00C4411C" w:rsidRPr="00404E08" w:rsidRDefault="00C4411C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36733A">
        <w:rPr>
          <w:b/>
          <w:bCs/>
          <w:sz w:val="28"/>
          <w:szCs w:val="28"/>
        </w:rPr>
        <w:t>от 31 июля 2015 года</w:t>
      </w:r>
    </w:p>
    <w:p w:rsidR="00C4411C" w:rsidRDefault="00C4411C" w:rsidP="00B0761B">
      <w:pPr>
        <w:tabs>
          <w:tab w:val="left" w:pos="1845"/>
        </w:tabs>
        <w:jc w:val="both"/>
        <w:rPr>
          <w:sz w:val="28"/>
          <w:szCs w:val="28"/>
        </w:rPr>
      </w:pPr>
    </w:p>
    <w:p w:rsidR="00C4411C" w:rsidRPr="00404E08" w:rsidRDefault="00C4411C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C4411C" w:rsidRPr="00404E08" w:rsidRDefault="00C4411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C4411C" w:rsidRPr="00404E08" w:rsidRDefault="00C4411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C4411C" w:rsidRPr="00404E08" w:rsidRDefault="00C4411C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C4411C" w:rsidRDefault="00C4411C" w:rsidP="00B0761B">
      <w:pPr>
        <w:ind w:hanging="540"/>
        <w:rPr>
          <w:sz w:val="28"/>
          <w:szCs w:val="28"/>
        </w:rPr>
      </w:pPr>
    </w:p>
    <w:p w:rsidR="00C4411C" w:rsidRPr="00404E08" w:rsidRDefault="00C4411C" w:rsidP="00B0761B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</w:t>
      </w:r>
      <w:r>
        <w:rPr>
          <w:sz w:val="28"/>
          <w:szCs w:val="28"/>
        </w:rPr>
        <w:t>сти</w:t>
      </w:r>
    </w:p>
    <w:p w:rsidR="00C4411C" w:rsidRPr="00404E08" w:rsidRDefault="00C4411C" w:rsidP="00B0761B">
      <w:pPr>
        <w:ind w:right="175" w:hanging="540"/>
        <w:rPr>
          <w:sz w:val="28"/>
          <w:szCs w:val="28"/>
        </w:rPr>
      </w:pPr>
    </w:p>
    <w:p w:rsidR="00C4411C" w:rsidRDefault="00C4411C" w:rsidP="00DF573F">
      <w:pPr>
        <w:ind w:right="175"/>
        <w:jc w:val="center"/>
        <w:rPr>
          <w:b/>
          <w:bCs/>
          <w:sz w:val="28"/>
          <w:szCs w:val="28"/>
        </w:rPr>
      </w:pPr>
      <w:r w:rsidRPr="00564A5B">
        <w:rPr>
          <w:b/>
          <w:bCs/>
          <w:sz w:val="28"/>
          <w:szCs w:val="28"/>
        </w:rPr>
        <w:t>РЕШИЛО:</w:t>
      </w:r>
    </w:p>
    <w:p w:rsidR="00C4411C" w:rsidRPr="00564A5B" w:rsidRDefault="00C4411C" w:rsidP="00DF573F">
      <w:pPr>
        <w:ind w:right="175"/>
        <w:jc w:val="center"/>
        <w:rPr>
          <w:b/>
          <w:bCs/>
          <w:sz w:val="28"/>
          <w:szCs w:val="28"/>
        </w:rPr>
      </w:pPr>
    </w:p>
    <w:p w:rsidR="00C4411C" w:rsidRDefault="00C4411C" w:rsidP="0005542C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1. Внести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</w:t>
      </w:r>
      <w:r w:rsidRPr="00E4625D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E4625D">
        <w:rPr>
          <w:sz w:val="28"/>
          <w:szCs w:val="28"/>
        </w:rPr>
        <w:t xml:space="preserve"> год» (с изменениями и дополнениями </w:t>
      </w:r>
      <w:r>
        <w:rPr>
          <w:sz w:val="28"/>
          <w:szCs w:val="28"/>
        </w:rPr>
        <w:t xml:space="preserve">               от 20</w:t>
      </w:r>
      <w:r w:rsidRPr="00E4625D">
        <w:rPr>
          <w:sz w:val="28"/>
          <w:szCs w:val="28"/>
        </w:rPr>
        <w:t xml:space="preserve"> </w:t>
      </w:r>
      <w:r w:rsidRPr="001F0B1C">
        <w:rPr>
          <w:sz w:val="28"/>
          <w:szCs w:val="28"/>
        </w:rPr>
        <w:t xml:space="preserve">января 2015 года № 263, от 16 февраля 2015 года № 264, </w:t>
      </w:r>
      <w:r>
        <w:rPr>
          <w:sz w:val="28"/>
          <w:szCs w:val="28"/>
        </w:rPr>
        <w:t xml:space="preserve">                                </w:t>
      </w:r>
      <w:r w:rsidRPr="001F0B1C">
        <w:rPr>
          <w:sz w:val="28"/>
          <w:szCs w:val="28"/>
        </w:rPr>
        <w:t>от 22 апреля 2015 года № 270</w:t>
      </w:r>
      <w:r>
        <w:rPr>
          <w:sz w:val="28"/>
          <w:szCs w:val="28"/>
        </w:rPr>
        <w:t xml:space="preserve">, от 15 </w:t>
      </w:r>
      <w:r w:rsidRPr="00DF0562">
        <w:rPr>
          <w:sz w:val="28"/>
          <w:szCs w:val="28"/>
        </w:rPr>
        <w:t xml:space="preserve">мая 2015 года № 271, </w:t>
      </w:r>
      <w:r>
        <w:rPr>
          <w:sz w:val="28"/>
          <w:szCs w:val="28"/>
        </w:rPr>
        <w:t xml:space="preserve">                                        </w:t>
      </w:r>
      <w:r w:rsidRPr="00DF0562">
        <w:rPr>
          <w:sz w:val="28"/>
          <w:szCs w:val="28"/>
        </w:rPr>
        <w:t xml:space="preserve">от 02 июня 2015 года </w:t>
      </w:r>
      <w:r w:rsidRPr="005D175C">
        <w:rPr>
          <w:sz w:val="28"/>
          <w:szCs w:val="28"/>
        </w:rPr>
        <w:t>№ 277, от 26 июня 2015 года № 278) следующие</w:t>
      </w:r>
      <w:r w:rsidRPr="00DF0562">
        <w:rPr>
          <w:sz w:val="28"/>
          <w:szCs w:val="28"/>
        </w:rPr>
        <w:t xml:space="preserve"> изменения и до</w:t>
      </w:r>
      <w:r w:rsidRPr="001F0B1C">
        <w:rPr>
          <w:sz w:val="28"/>
          <w:szCs w:val="28"/>
        </w:rPr>
        <w:t>полнения:</w:t>
      </w:r>
    </w:p>
    <w:p w:rsidR="00C4411C" w:rsidRPr="00404E08" w:rsidRDefault="00C4411C" w:rsidP="005507EB">
      <w:pPr>
        <w:pStyle w:val="BodyTextIndent2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942F3">
        <w:rPr>
          <w:sz w:val="28"/>
          <w:szCs w:val="28"/>
        </w:rPr>
        <w:t xml:space="preserve">1.1. </w:t>
      </w:r>
      <w:r w:rsidRPr="005A113F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 xml:space="preserve">6, 7, 8, 9, </w:t>
      </w:r>
      <w:r w:rsidRPr="00552867">
        <w:rPr>
          <w:sz w:val="28"/>
          <w:szCs w:val="28"/>
        </w:rPr>
        <w:t>изложить</w:t>
      </w:r>
      <w:r w:rsidRPr="005A113F">
        <w:rPr>
          <w:sz w:val="28"/>
          <w:szCs w:val="28"/>
        </w:rPr>
        <w:t xml:space="preserve"> в новой редакции согла</w:t>
      </w:r>
      <w:r>
        <w:rPr>
          <w:sz w:val="28"/>
          <w:szCs w:val="28"/>
        </w:rPr>
        <w:t>сно приложениям 1, 2, 3, 4</w:t>
      </w:r>
      <w:r w:rsidRPr="005A113F">
        <w:rPr>
          <w:sz w:val="28"/>
          <w:szCs w:val="28"/>
        </w:rPr>
        <w:t xml:space="preserve"> к настоящему решению.</w:t>
      </w:r>
    </w:p>
    <w:p w:rsidR="00C4411C" w:rsidRPr="00404E08" w:rsidRDefault="00C4411C" w:rsidP="005A54C2">
      <w:pPr>
        <w:pStyle w:val="BodyTextIndent3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r w:rsidRPr="00404E08">
        <w:rPr>
          <w:sz w:val="28"/>
          <w:szCs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C4411C" w:rsidRDefault="00C4411C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C4411C" w:rsidRDefault="00C4411C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</w:p>
    <w:p w:rsidR="00C4411C" w:rsidRDefault="00C4411C" w:rsidP="007B14D6"/>
    <w:p w:rsidR="00C4411C" w:rsidRPr="007B14D6" w:rsidRDefault="00C4411C" w:rsidP="007B14D6"/>
    <w:p w:rsidR="00C4411C" w:rsidRPr="00DF573F" w:rsidRDefault="00C4411C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Г</w:t>
      </w:r>
      <w:r w:rsidRPr="00DF573F">
        <w:rPr>
          <w:sz w:val="28"/>
          <w:szCs w:val="28"/>
        </w:rPr>
        <w:t xml:space="preserve">лава Озинского </w:t>
      </w:r>
    </w:p>
    <w:p w:rsidR="00C4411C" w:rsidRDefault="00C4411C" w:rsidP="00DF573F">
      <w:pPr>
        <w:pStyle w:val="BodyText2"/>
        <w:tabs>
          <w:tab w:val="left" w:pos="0"/>
          <w:tab w:val="left" w:pos="6946"/>
        </w:tabs>
        <w:ind w:right="-1"/>
      </w:pPr>
      <w:r w:rsidRPr="00DF573F">
        <w:rPr>
          <w:b/>
          <w:bCs/>
        </w:rPr>
        <w:t xml:space="preserve">муниципального района                           </w:t>
      </w:r>
      <w:r>
        <w:rPr>
          <w:b/>
          <w:bCs/>
        </w:rPr>
        <w:t xml:space="preserve">        </w:t>
      </w:r>
      <w:r w:rsidRPr="00DF573F">
        <w:rPr>
          <w:b/>
          <w:bCs/>
        </w:rPr>
        <w:t xml:space="preserve">                      С. А. Колесников</w:t>
      </w:r>
    </w:p>
    <w:sectPr w:rsidR="00C4411C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17D97"/>
    <w:rsid w:val="000204D0"/>
    <w:rsid w:val="00021EF9"/>
    <w:rsid w:val="000227A8"/>
    <w:rsid w:val="00031E83"/>
    <w:rsid w:val="000330BA"/>
    <w:rsid w:val="00037EDE"/>
    <w:rsid w:val="00045B23"/>
    <w:rsid w:val="0005124E"/>
    <w:rsid w:val="000526C5"/>
    <w:rsid w:val="00052B40"/>
    <w:rsid w:val="0005542C"/>
    <w:rsid w:val="00061340"/>
    <w:rsid w:val="00061E33"/>
    <w:rsid w:val="00082023"/>
    <w:rsid w:val="0008357F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0821"/>
    <w:rsid w:val="000E2FCD"/>
    <w:rsid w:val="000E3D8F"/>
    <w:rsid w:val="000E4C18"/>
    <w:rsid w:val="001052FC"/>
    <w:rsid w:val="00113C7B"/>
    <w:rsid w:val="0012051C"/>
    <w:rsid w:val="00121635"/>
    <w:rsid w:val="00126D96"/>
    <w:rsid w:val="001511F0"/>
    <w:rsid w:val="00151DF6"/>
    <w:rsid w:val="00167902"/>
    <w:rsid w:val="00173551"/>
    <w:rsid w:val="00175693"/>
    <w:rsid w:val="00187FCB"/>
    <w:rsid w:val="00190103"/>
    <w:rsid w:val="00193957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26D7"/>
    <w:rsid w:val="00222B3D"/>
    <w:rsid w:val="00223706"/>
    <w:rsid w:val="00231607"/>
    <w:rsid w:val="00232DB4"/>
    <w:rsid w:val="00235822"/>
    <w:rsid w:val="0024103F"/>
    <w:rsid w:val="0024580E"/>
    <w:rsid w:val="00257DB7"/>
    <w:rsid w:val="0026240B"/>
    <w:rsid w:val="00262729"/>
    <w:rsid w:val="00281B32"/>
    <w:rsid w:val="002879E1"/>
    <w:rsid w:val="00287D3A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41443"/>
    <w:rsid w:val="0034460B"/>
    <w:rsid w:val="00346B0B"/>
    <w:rsid w:val="00364625"/>
    <w:rsid w:val="0036493B"/>
    <w:rsid w:val="0036733A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73A8"/>
    <w:rsid w:val="003C7616"/>
    <w:rsid w:val="003D20A7"/>
    <w:rsid w:val="003D41AE"/>
    <w:rsid w:val="003D58A8"/>
    <w:rsid w:val="003E206F"/>
    <w:rsid w:val="003E2B23"/>
    <w:rsid w:val="003E3E7F"/>
    <w:rsid w:val="003E4527"/>
    <w:rsid w:val="003E6E15"/>
    <w:rsid w:val="003E756D"/>
    <w:rsid w:val="003F3303"/>
    <w:rsid w:val="003F3F80"/>
    <w:rsid w:val="003F42F8"/>
    <w:rsid w:val="00403C16"/>
    <w:rsid w:val="00404E08"/>
    <w:rsid w:val="00406BE6"/>
    <w:rsid w:val="00407C5A"/>
    <w:rsid w:val="0041055E"/>
    <w:rsid w:val="00410906"/>
    <w:rsid w:val="00411847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7694"/>
    <w:rsid w:val="00460D63"/>
    <w:rsid w:val="0046460C"/>
    <w:rsid w:val="00466CC2"/>
    <w:rsid w:val="004731AD"/>
    <w:rsid w:val="00473AF5"/>
    <w:rsid w:val="00475394"/>
    <w:rsid w:val="004828FC"/>
    <w:rsid w:val="00484482"/>
    <w:rsid w:val="0048520B"/>
    <w:rsid w:val="00492FEE"/>
    <w:rsid w:val="004946D8"/>
    <w:rsid w:val="00496489"/>
    <w:rsid w:val="004971C4"/>
    <w:rsid w:val="004A2108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F0B46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64A5B"/>
    <w:rsid w:val="00571E64"/>
    <w:rsid w:val="00584F16"/>
    <w:rsid w:val="00586098"/>
    <w:rsid w:val="00587555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33CDD"/>
    <w:rsid w:val="00636350"/>
    <w:rsid w:val="00636488"/>
    <w:rsid w:val="00637467"/>
    <w:rsid w:val="006417AE"/>
    <w:rsid w:val="006510F3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670"/>
    <w:rsid w:val="006A354B"/>
    <w:rsid w:val="006A595C"/>
    <w:rsid w:val="006A5B74"/>
    <w:rsid w:val="006A5D82"/>
    <w:rsid w:val="006B026F"/>
    <w:rsid w:val="006B414A"/>
    <w:rsid w:val="006B5EB3"/>
    <w:rsid w:val="006C2C33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407E"/>
    <w:rsid w:val="00705925"/>
    <w:rsid w:val="00713506"/>
    <w:rsid w:val="00717490"/>
    <w:rsid w:val="00730CAF"/>
    <w:rsid w:val="00731469"/>
    <w:rsid w:val="007346C4"/>
    <w:rsid w:val="00736C24"/>
    <w:rsid w:val="0074293B"/>
    <w:rsid w:val="00744A1E"/>
    <w:rsid w:val="007460E6"/>
    <w:rsid w:val="00754E50"/>
    <w:rsid w:val="00772501"/>
    <w:rsid w:val="00773890"/>
    <w:rsid w:val="007827F4"/>
    <w:rsid w:val="007869E6"/>
    <w:rsid w:val="007942F3"/>
    <w:rsid w:val="007A0AED"/>
    <w:rsid w:val="007A2890"/>
    <w:rsid w:val="007A3494"/>
    <w:rsid w:val="007A4379"/>
    <w:rsid w:val="007B14D6"/>
    <w:rsid w:val="007B438E"/>
    <w:rsid w:val="007B4556"/>
    <w:rsid w:val="007C12A0"/>
    <w:rsid w:val="007C154A"/>
    <w:rsid w:val="007C2FC0"/>
    <w:rsid w:val="007C400E"/>
    <w:rsid w:val="007D18EC"/>
    <w:rsid w:val="007E4C4F"/>
    <w:rsid w:val="007F2B12"/>
    <w:rsid w:val="00801900"/>
    <w:rsid w:val="00802A8A"/>
    <w:rsid w:val="008035A8"/>
    <w:rsid w:val="00803AD8"/>
    <w:rsid w:val="00803EE0"/>
    <w:rsid w:val="00805948"/>
    <w:rsid w:val="00811F4B"/>
    <w:rsid w:val="00817183"/>
    <w:rsid w:val="0082143A"/>
    <w:rsid w:val="00825E58"/>
    <w:rsid w:val="00830E88"/>
    <w:rsid w:val="00832C05"/>
    <w:rsid w:val="008350A9"/>
    <w:rsid w:val="00836FE4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A350D"/>
    <w:rsid w:val="008B5D24"/>
    <w:rsid w:val="008B726D"/>
    <w:rsid w:val="008C3DEC"/>
    <w:rsid w:val="008C7386"/>
    <w:rsid w:val="008D0A3E"/>
    <w:rsid w:val="008D4B8E"/>
    <w:rsid w:val="008E344A"/>
    <w:rsid w:val="008E6C01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5039B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B2D5C"/>
    <w:rsid w:val="009C4C4A"/>
    <w:rsid w:val="009C5CD5"/>
    <w:rsid w:val="009C75C5"/>
    <w:rsid w:val="009D278C"/>
    <w:rsid w:val="009D50A2"/>
    <w:rsid w:val="009E4B8B"/>
    <w:rsid w:val="009F0884"/>
    <w:rsid w:val="009F1A81"/>
    <w:rsid w:val="009F2A3B"/>
    <w:rsid w:val="009F31B1"/>
    <w:rsid w:val="00A11ED6"/>
    <w:rsid w:val="00A178CA"/>
    <w:rsid w:val="00A20217"/>
    <w:rsid w:val="00A20714"/>
    <w:rsid w:val="00A22747"/>
    <w:rsid w:val="00A30478"/>
    <w:rsid w:val="00A36299"/>
    <w:rsid w:val="00A37A90"/>
    <w:rsid w:val="00A411E7"/>
    <w:rsid w:val="00A44B29"/>
    <w:rsid w:val="00A4553A"/>
    <w:rsid w:val="00A5412B"/>
    <w:rsid w:val="00A66D58"/>
    <w:rsid w:val="00A71B78"/>
    <w:rsid w:val="00A741BF"/>
    <w:rsid w:val="00A90D54"/>
    <w:rsid w:val="00A92994"/>
    <w:rsid w:val="00A93044"/>
    <w:rsid w:val="00A9578B"/>
    <w:rsid w:val="00AB0E3A"/>
    <w:rsid w:val="00AB0F55"/>
    <w:rsid w:val="00AB15CC"/>
    <w:rsid w:val="00AC7648"/>
    <w:rsid w:val="00AD2CE4"/>
    <w:rsid w:val="00AD77AF"/>
    <w:rsid w:val="00AE002F"/>
    <w:rsid w:val="00AE6CBD"/>
    <w:rsid w:val="00AE6E1B"/>
    <w:rsid w:val="00AF32B4"/>
    <w:rsid w:val="00AF52B8"/>
    <w:rsid w:val="00AF64F5"/>
    <w:rsid w:val="00B04E8F"/>
    <w:rsid w:val="00B053FE"/>
    <w:rsid w:val="00B0761B"/>
    <w:rsid w:val="00B129A4"/>
    <w:rsid w:val="00B134C6"/>
    <w:rsid w:val="00B32B19"/>
    <w:rsid w:val="00B41F09"/>
    <w:rsid w:val="00B446CC"/>
    <w:rsid w:val="00B467D7"/>
    <w:rsid w:val="00B50A66"/>
    <w:rsid w:val="00B53390"/>
    <w:rsid w:val="00B579B4"/>
    <w:rsid w:val="00B636B5"/>
    <w:rsid w:val="00B64BEC"/>
    <w:rsid w:val="00B71483"/>
    <w:rsid w:val="00B72E69"/>
    <w:rsid w:val="00B73CBB"/>
    <w:rsid w:val="00B77256"/>
    <w:rsid w:val="00B77C29"/>
    <w:rsid w:val="00B95B47"/>
    <w:rsid w:val="00BA7D38"/>
    <w:rsid w:val="00BB237D"/>
    <w:rsid w:val="00BC58CF"/>
    <w:rsid w:val="00BE3700"/>
    <w:rsid w:val="00BF2B07"/>
    <w:rsid w:val="00BF4B12"/>
    <w:rsid w:val="00BF65A5"/>
    <w:rsid w:val="00BF6EF5"/>
    <w:rsid w:val="00C005FE"/>
    <w:rsid w:val="00C053F8"/>
    <w:rsid w:val="00C05459"/>
    <w:rsid w:val="00C14F2B"/>
    <w:rsid w:val="00C24FF6"/>
    <w:rsid w:val="00C314CD"/>
    <w:rsid w:val="00C34356"/>
    <w:rsid w:val="00C3640C"/>
    <w:rsid w:val="00C40E2C"/>
    <w:rsid w:val="00C41C2A"/>
    <w:rsid w:val="00C4379D"/>
    <w:rsid w:val="00C4411C"/>
    <w:rsid w:val="00C4479E"/>
    <w:rsid w:val="00C4572F"/>
    <w:rsid w:val="00C51744"/>
    <w:rsid w:val="00C5384E"/>
    <w:rsid w:val="00C6463B"/>
    <w:rsid w:val="00C7137C"/>
    <w:rsid w:val="00C71CED"/>
    <w:rsid w:val="00C73231"/>
    <w:rsid w:val="00C76CCB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6500"/>
    <w:rsid w:val="00CD2B90"/>
    <w:rsid w:val="00CE5553"/>
    <w:rsid w:val="00CF336D"/>
    <w:rsid w:val="00CF4671"/>
    <w:rsid w:val="00CF58CF"/>
    <w:rsid w:val="00CF74F4"/>
    <w:rsid w:val="00D01347"/>
    <w:rsid w:val="00D06C9A"/>
    <w:rsid w:val="00D113E2"/>
    <w:rsid w:val="00D33DD2"/>
    <w:rsid w:val="00D3420F"/>
    <w:rsid w:val="00D40D76"/>
    <w:rsid w:val="00D41C22"/>
    <w:rsid w:val="00D4290F"/>
    <w:rsid w:val="00D52A77"/>
    <w:rsid w:val="00D60839"/>
    <w:rsid w:val="00D6793E"/>
    <w:rsid w:val="00D7298C"/>
    <w:rsid w:val="00D74837"/>
    <w:rsid w:val="00D80948"/>
    <w:rsid w:val="00D860C0"/>
    <w:rsid w:val="00D9222A"/>
    <w:rsid w:val="00D9732A"/>
    <w:rsid w:val="00DA0543"/>
    <w:rsid w:val="00DA2C0B"/>
    <w:rsid w:val="00DB000D"/>
    <w:rsid w:val="00DB7EE0"/>
    <w:rsid w:val="00DC6E9C"/>
    <w:rsid w:val="00DC7C53"/>
    <w:rsid w:val="00DF0562"/>
    <w:rsid w:val="00DF4A9C"/>
    <w:rsid w:val="00DF573F"/>
    <w:rsid w:val="00E021A6"/>
    <w:rsid w:val="00E02C2F"/>
    <w:rsid w:val="00E03850"/>
    <w:rsid w:val="00E11B0C"/>
    <w:rsid w:val="00E172BD"/>
    <w:rsid w:val="00E31337"/>
    <w:rsid w:val="00E31ABC"/>
    <w:rsid w:val="00E31C2D"/>
    <w:rsid w:val="00E34AB0"/>
    <w:rsid w:val="00E34F6C"/>
    <w:rsid w:val="00E4625D"/>
    <w:rsid w:val="00E47BF5"/>
    <w:rsid w:val="00E56F5F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F17D9"/>
    <w:rsid w:val="00EF2539"/>
    <w:rsid w:val="00F00DE1"/>
    <w:rsid w:val="00F03A55"/>
    <w:rsid w:val="00F059AC"/>
    <w:rsid w:val="00F06303"/>
    <w:rsid w:val="00F11981"/>
    <w:rsid w:val="00F1254D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5697"/>
    <w:rsid w:val="00F96A86"/>
    <w:rsid w:val="00FA29A0"/>
    <w:rsid w:val="00FA441A"/>
    <w:rsid w:val="00FB3A67"/>
    <w:rsid w:val="00FB3F70"/>
    <w:rsid w:val="00FC070A"/>
    <w:rsid w:val="00FC0A0B"/>
    <w:rsid w:val="00FC5F7C"/>
    <w:rsid w:val="00FD1324"/>
    <w:rsid w:val="00FD6D83"/>
    <w:rsid w:val="00FE0AAC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342</TotalTime>
  <Pages>1</Pages>
  <Words>302</Words>
  <Characters>1723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332</cp:revision>
  <cp:lastPrinted>2015-05-22T12:20:00Z</cp:lastPrinted>
  <dcterms:created xsi:type="dcterms:W3CDTF">2013-01-30T12:26:00Z</dcterms:created>
  <dcterms:modified xsi:type="dcterms:W3CDTF">2015-08-14T10:24:00Z</dcterms:modified>
</cp:coreProperties>
</file>